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B346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47633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476333" w:rsidRPr="00476333">
              <w:rPr>
                <w:lang w:val="el-GR"/>
              </w:rPr>
              <w:t>ΚΩΝΙΚΗ ΦΙΑΛΗ  100ml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476333" w:rsidP="003B346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633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ΚΩΝΙΚΗ ΦΙΑΛΗ ΑΠΌ BOROSILICATE GLASS 3.3, ΣΥΜΦΩΝΑ ΜΕ ISO 1773, 100ml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47633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476333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B413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15EACF71</Template>
  <TotalTime>0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2025-11-25T11:49:00Z</dcterms:created>
  <dcterms:modified xsi:type="dcterms:W3CDTF">2025-11-25T11:49:00Z</dcterms:modified>
</cp:coreProperties>
</file>